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CFF95" w14:textId="77777777" w:rsidR="005B04D9" w:rsidRDefault="005B04D9" w:rsidP="005B04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PALMER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30F5F1CA" w14:textId="77777777" w:rsidR="005B04D9" w:rsidRDefault="005B04D9" w:rsidP="005B04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Abbots Langley, Hertfordshire.</w:t>
      </w:r>
    </w:p>
    <w:p w14:paraId="66499332" w14:textId="77777777" w:rsidR="005B04D9" w:rsidRDefault="005B04D9" w:rsidP="005B04D9">
      <w:pPr>
        <w:pStyle w:val="NoSpacing"/>
        <w:rPr>
          <w:rFonts w:cs="Times New Roman"/>
          <w:szCs w:val="24"/>
        </w:rPr>
      </w:pPr>
    </w:p>
    <w:p w14:paraId="2FA0C393" w14:textId="77777777" w:rsidR="005B04D9" w:rsidRDefault="005B04D9" w:rsidP="005B04D9">
      <w:pPr>
        <w:pStyle w:val="NoSpacing"/>
        <w:rPr>
          <w:rFonts w:cs="Times New Roman"/>
          <w:szCs w:val="24"/>
        </w:rPr>
      </w:pPr>
    </w:p>
    <w:p w14:paraId="457BB325" w14:textId="77777777" w:rsidR="005B04D9" w:rsidRDefault="005B04D9" w:rsidP="005B04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Richard(q.v.)</w:t>
      </w:r>
    </w:p>
    <w:p w14:paraId="35947CFE" w14:textId="77777777" w:rsidR="005B04D9" w:rsidRPr="00740292" w:rsidRDefault="005B04D9" w:rsidP="005B04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p.315)</w:t>
      </w:r>
    </w:p>
    <w:p w14:paraId="1C8BDAFE" w14:textId="77777777" w:rsidR="005B04D9" w:rsidRDefault="005B04D9" w:rsidP="005B04D9">
      <w:pPr>
        <w:pStyle w:val="NoSpacing"/>
        <w:rPr>
          <w:rFonts w:cs="Times New Roman"/>
          <w:szCs w:val="24"/>
        </w:rPr>
      </w:pPr>
    </w:p>
    <w:p w14:paraId="3C5CF706" w14:textId="77777777" w:rsidR="005B04D9" w:rsidRDefault="005B04D9" w:rsidP="005B04D9">
      <w:pPr>
        <w:pStyle w:val="NoSpacing"/>
        <w:rPr>
          <w:rFonts w:cs="Times New Roman"/>
          <w:szCs w:val="24"/>
        </w:rPr>
      </w:pPr>
    </w:p>
    <w:p w14:paraId="557D7639" w14:textId="77777777" w:rsidR="005B04D9" w:rsidRDefault="005B04D9" w:rsidP="005B04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Oct.1432</w:t>
      </w:r>
      <w:r>
        <w:rPr>
          <w:rFonts w:cs="Times New Roman"/>
          <w:szCs w:val="24"/>
        </w:rPr>
        <w:tab/>
        <w:t>She had a bequest in Richard’s Will.   (ibid.)</w:t>
      </w:r>
    </w:p>
    <w:p w14:paraId="492D48C4" w14:textId="77777777" w:rsidR="005B04D9" w:rsidRDefault="005B04D9" w:rsidP="005B04D9">
      <w:pPr>
        <w:pStyle w:val="NoSpacing"/>
        <w:rPr>
          <w:rFonts w:cs="Times New Roman"/>
          <w:szCs w:val="24"/>
        </w:rPr>
      </w:pPr>
    </w:p>
    <w:p w14:paraId="694D5BCC" w14:textId="77777777" w:rsidR="005B04D9" w:rsidRDefault="005B04D9" w:rsidP="005B04D9">
      <w:pPr>
        <w:pStyle w:val="NoSpacing"/>
        <w:rPr>
          <w:rFonts w:cs="Times New Roman"/>
          <w:szCs w:val="24"/>
        </w:rPr>
      </w:pPr>
    </w:p>
    <w:p w14:paraId="57C77DB8" w14:textId="77777777" w:rsidR="005B04D9" w:rsidRDefault="005B04D9" w:rsidP="005B04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2023</w:t>
      </w:r>
    </w:p>
    <w:p w14:paraId="2848EF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EEF7" w14:textId="77777777" w:rsidR="005B04D9" w:rsidRDefault="005B04D9" w:rsidP="009139A6">
      <w:r>
        <w:separator/>
      </w:r>
    </w:p>
  </w:endnote>
  <w:endnote w:type="continuationSeparator" w:id="0">
    <w:p w14:paraId="24DD0C94" w14:textId="77777777" w:rsidR="005B04D9" w:rsidRDefault="005B04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6D4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68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A6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5A6B3" w14:textId="77777777" w:rsidR="005B04D9" w:rsidRDefault="005B04D9" w:rsidP="009139A6">
      <w:r>
        <w:separator/>
      </w:r>
    </w:p>
  </w:footnote>
  <w:footnote w:type="continuationSeparator" w:id="0">
    <w:p w14:paraId="38BF11A6" w14:textId="77777777" w:rsidR="005B04D9" w:rsidRDefault="005B04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44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C1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1B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D9"/>
    <w:rsid w:val="000666E0"/>
    <w:rsid w:val="002510B7"/>
    <w:rsid w:val="005B04D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A3BF"/>
  <w15:chartTrackingRefBased/>
  <w15:docId w15:val="{EEC02DC5-FA3C-4066-985F-D315AC413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2023-01-13T20:10:00Z</dcterms:created>
  <dcterms:modified xsi:type="dcterms:W3CDTF">2023-01-13T20:12:00Z</dcterms:modified>
</cp:coreProperties>
</file>